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77AB4" w:rsidRDefault="00F77AB4" w:rsidP="00F77AB4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MAIOR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F77AB4" w:rsidRDefault="00F77AB4" w:rsidP="00F77AB4">
      <w:pPr>
        <w:jc w:val="both"/>
        <w:rPr>
          <w:rFonts w:ascii="Times New Roman" w:hAnsi="Times New Roman" w:cs="Times New Roman"/>
        </w:rPr>
      </w:pPr>
    </w:p>
    <w:p w:rsidR="00F77AB4" w:rsidRDefault="00F77AB4" w:rsidP="00F77AB4">
      <w:pPr>
        <w:jc w:val="both"/>
        <w:rPr>
          <w:rFonts w:ascii="Times New Roman" w:hAnsi="Times New Roman" w:cs="Times New Roman"/>
        </w:rPr>
      </w:pPr>
    </w:p>
    <w:p w:rsidR="00F77AB4" w:rsidRDefault="00F77AB4" w:rsidP="00F77AB4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 made a plaint of debt against Margaret </w:t>
      </w:r>
      <w:proofErr w:type="spellStart"/>
      <w:r>
        <w:rPr>
          <w:rFonts w:ascii="Times New Roman" w:hAnsi="Times New Roman" w:cs="Times New Roman"/>
        </w:rPr>
        <w:t>Standerwyke</w:t>
      </w:r>
      <w:proofErr w:type="spellEnd"/>
      <w:r>
        <w:rPr>
          <w:rFonts w:ascii="Times New Roman" w:hAnsi="Times New Roman" w:cs="Times New Roman"/>
        </w:rPr>
        <w:t xml:space="preserve"> of Exeter(q.v.).</w:t>
      </w:r>
    </w:p>
    <w:p w:rsidR="00F77AB4" w:rsidRDefault="00F77AB4" w:rsidP="00F77AB4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E57C4A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F77AB4" w:rsidRDefault="00F77AB4" w:rsidP="00F77AB4">
      <w:pPr>
        <w:jc w:val="both"/>
        <w:rPr>
          <w:rFonts w:ascii="Times New Roman" w:hAnsi="Times New Roman" w:cs="Times New Roman"/>
        </w:rPr>
      </w:pPr>
    </w:p>
    <w:p w:rsidR="00F77AB4" w:rsidRDefault="00F77AB4" w:rsidP="00F77AB4">
      <w:pPr>
        <w:jc w:val="both"/>
        <w:rPr>
          <w:rFonts w:ascii="Times New Roman" w:hAnsi="Times New Roman" w:cs="Times New Roman"/>
        </w:rPr>
      </w:pPr>
    </w:p>
    <w:p w:rsidR="00F77AB4" w:rsidRDefault="00F77AB4" w:rsidP="00F77AB4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30 March 2018</w:t>
      </w:r>
    </w:p>
    <w:p w:rsidR="006B2F86" w:rsidRPr="00E71FC3" w:rsidRDefault="00F77AB4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77AB4" w:rsidRDefault="00F77AB4" w:rsidP="00E71FC3">
      <w:r>
        <w:separator/>
      </w:r>
    </w:p>
  </w:endnote>
  <w:endnote w:type="continuationSeparator" w:id="0">
    <w:p w:rsidR="00F77AB4" w:rsidRDefault="00F77AB4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77AB4" w:rsidRDefault="00F77AB4" w:rsidP="00E71FC3">
      <w:r>
        <w:separator/>
      </w:r>
    </w:p>
  </w:footnote>
  <w:footnote w:type="continuationSeparator" w:id="0">
    <w:p w:rsidR="00F77AB4" w:rsidRDefault="00F77AB4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7AB4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77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94C33C8-D5D6-4667-AA04-DB80FA27EB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77AB4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F77AB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38</Words>
  <Characters>222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2018-04-01T20:11:00Z</dcterms:created>
  <dcterms:modified xsi:type="dcterms:W3CDTF">2018-04-01T20:12:00Z</dcterms:modified>
</cp:coreProperties>
</file>